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3E0" w14:textId="77777777" w:rsidR="00271A04" w:rsidRDefault="00271A04" w:rsidP="00FE373C">
      <w:pPr>
        <w:jc w:val="center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</w:p>
    <w:p w14:paraId="41C293C4" w14:textId="188BC500" w:rsidR="008855F3" w:rsidRPr="00933E57" w:rsidRDefault="00956ACB" w:rsidP="00FE373C">
      <w:pPr>
        <w:jc w:val="center"/>
        <w:rPr>
          <w:rFonts w:ascii="Times New Roman" w:hAnsi="Times New Roman" w:cs="Times New Roman"/>
          <w:b/>
          <w:bCs/>
          <w:color w:val="222222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 xml:space="preserve">NYILATKOZAT NÉVHASZNÁLATRÓL </w:t>
      </w:r>
    </w:p>
    <w:p w14:paraId="0B420C4F" w14:textId="77777777" w:rsidR="00FD7E86" w:rsidRPr="008855F3" w:rsidRDefault="00FD7E86" w:rsidP="00FD7E86">
      <w:pPr>
        <w:ind w:left="6372" w:firstLine="708"/>
        <w:rPr>
          <w:rFonts w:ascii="Times New Roman" w:hAnsi="Times New Roman" w:cs="Times New Roman"/>
          <w:sz w:val="24"/>
          <w:szCs w:val="24"/>
        </w:rPr>
      </w:pPr>
    </w:p>
    <w:p w14:paraId="236252D8" w14:textId="77777777" w:rsidR="00FD7E86" w:rsidRPr="008855F3" w:rsidRDefault="00FD7E86" w:rsidP="00FD7E86">
      <w:pPr>
        <w:rPr>
          <w:rFonts w:ascii="Times New Roman" w:hAnsi="Times New Roman" w:cs="Times New Roman"/>
          <w:sz w:val="24"/>
          <w:szCs w:val="24"/>
        </w:rPr>
      </w:pPr>
    </w:p>
    <w:p w14:paraId="24A74E89" w14:textId="2A714265" w:rsidR="007C24E2" w:rsidRPr="00915D75" w:rsidRDefault="00FD7E86" w:rsidP="00D618A8">
      <w:pPr>
        <w:jc w:val="both"/>
        <w:rPr>
          <w:rFonts w:ascii="Times New Roman" w:hAnsi="Times New Roman" w:cs="Times New Roman"/>
          <w:sz w:val="24"/>
          <w:szCs w:val="24"/>
        </w:rPr>
      </w:pPr>
      <w:r w:rsidRPr="00915D75">
        <w:rPr>
          <w:rFonts w:ascii="Times New Roman" w:hAnsi="Times New Roman" w:cs="Times New Roman"/>
          <w:sz w:val="24"/>
          <w:szCs w:val="24"/>
        </w:rPr>
        <w:t>A</w:t>
      </w:r>
      <w:r w:rsidR="00956ACB" w:rsidRPr="00915D75">
        <w:rPr>
          <w:rFonts w:ascii="Times New Roman" w:hAnsi="Times New Roman" w:cs="Times New Roman"/>
          <w:sz w:val="24"/>
          <w:szCs w:val="24"/>
        </w:rPr>
        <w:t xml:space="preserve">lulírott </w:t>
      </w:r>
      <w:r w:rsidR="00271A04">
        <w:rPr>
          <w:rFonts w:ascii="Times New Roman" w:hAnsi="Times New Roman" w:cs="Times New Roman"/>
          <w:sz w:val="24"/>
          <w:szCs w:val="24"/>
        </w:rPr>
        <w:t>Józsa Melinda Pálma,</w:t>
      </w:r>
      <w:r w:rsidR="00956ACB" w:rsidRPr="00915D75">
        <w:rPr>
          <w:rFonts w:ascii="Times New Roman" w:hAnsi="Times New Roman" w:cs="Times New Roman"/>
          <w:sz w:val="24"/>
          <w:szCs w:val="24"/>
        </w:rPr>
        <w:t xml:space="preserve"> mint a Kiss József Könyvtár, Művelődési </w:t>
      </w:r>
      <w:r w:rsidR="007C24E2" w:rsidRPr="00915D75">
        <w:rPr>
          <w:rFonts w:ascii="Times New Roman" w:hAnsi="Times New Roman" w:cs="Times New Roman"/>
          <w:sz w:val="24"/>
          <w:szCs w:val="24"/>
        </w:rPr>
        <w:t>h</w:t>
      </w:r>
      <w:r w:rsidR="00956ACB" w:rsidRPr="00915D75">
        <w:rPr>
          <w:rFonts w:ascii="Times New Roman" w:hAnsi="Times New Roman" w:cs="Times New Roman"/>
          <w:sz w:val="24"/>
          <w:szCs w:val="24"/>
        </w:rPr>
        <w:t>áz és Sportcsarnok (7815 Harkány</w:t>
      </w:r>
      <w:r w:rsidR="007C24E2" w:rsidRPr="00915D75">
        <w:rPr>
          <w:rFonts w:ascii="Times New Roman" w:hAnsi="Times New Roman" w:cs="Times New Roman"/>
          <w:sz w:val="24"/>
          <w:szCs w:val="24"/>
        </w:rPr>
        <w:t>, Kossuth Lajos utca 2/A, adószám: 16626139-2-02, törzskönyvi azonosítószám 630719)</w:t>
      </w:r>
      <w:r w:rsidR="002140B6">
        <w:rPr>
          <w:rFonts w:ascii="Times New Roman" w:hAnsi="Times New Roman" w:cs="Times New Roman"/>
          <w:sz w:val="24"/>
          <w:szCs w:val="24"/>
        </w:rPr>
        <w:t xml:space="preserve"> törvényes képviselője a </w:t>
      </w:r>
      <w:r w:rsidR="007C24E2" w:rsidRPr="00915D75">
        <w:rPr>
          <w:rFonts w:ascii="Times New Roman" w:hAnsi="Times New Roman" w:cs="Times New Roman"/>
          <w:sz w:val="24"/>
          <w:szCs w:val="24"/>
        </w:rPr>
        <w:t>TFC-3.1.1-2020-00018 projekt azonosítószánú támogatás Kedvezményezettje</w:t>
      </w:r>
      <w:r w:rsidR="002140B6">
        <w:rPr>
          <w:rFonts w:ascii="Times New Roman" w:hAnsi="Times New Roman" w:cs="Times New Roman"/>
          <w:sz w:val="24"/>
          <w:szCs w:val="24"/>
        </w:rPr>
        <w:t>ként</w:t>
      </w:r>
      <w:r w:rsidR="007C24E2" w:rsidRPr="00915D75">
        <w:rPr>
          <w:rFonts w:ascii="Times New Roman" w:hAnsi="Times New Roman" w:cs="Times New Roman"/>
          <w:sz w:val="24"/>
          <w:szCs w:val="24"/>
        </w:rPr>
        <w:t xml:space="preserve"> jelen nyilatkozattal önként és visszavonhatatlanul kijelentem. 2024. január hó 01. napjától a Harkányi Tourinform Irodát az általam képviselt intézmény nem működteti, így a Magyar Turisztikai Ügynökség Zrt-vel megkötött Névhasználati szerződésben meghatározott jogaimról lemondok.</w:t>
      </w:r>
    </w:p>
    <w:p w14:paraId="6854D093" w14:textId="77777777" w:rsidR="007C24E2" w:rsidRPr="00915D75" w:rsidRDefault="007C24E2" w:rsidP="00D618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2EDC94" w14:textId="7E085C6C" w:rsidR="007C24E2" w:rsidRPr="00915D75" w:rsidRDefault="002140B6" w:rsidP="00D61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Alulírott </w:t>
      </w:r>
      <w:r w:rsidR="00271A04" w:rsidRPr="00271A04">
        <w:rPr>
          <w:rFonts w:ascii="Times New Roman" w:hAnsi="Times New Roman" w:cs="Times New Roman"/>
          <w:sz w:val="24"/>
          <w:szCs w:val="24"/>
        </w:rPr>
        <w:t>Dr. Muity György</w:t>
      </w:r>
      <w:r w:rsidRPr="00271A0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mint a Harkányi Gyógyfürdő Zrt. </w:t>
      </w:r>
      <w:r w:rsidRPr="00915D75">
        <w:rPr>
          <w:rFonts w:ascii="Times New Roman" w:hAnsi="Times New Roman" w:cs="Times New Roman"/>
          <w:sz w:val="24"/>
          <w:szCs w:val="24"/>
        </w:rPr>
        <w:t xml:space="preserve">(7815 Harkány, Kossuth Lajos utca 7., adószám: </w:t>
      </w:r>
      <w:r w:rsidRPr="00915D75">
        <w:rPr>
          <w:rFonts w:ascii="Times New Roman" w:hAnsi="Times New Roman" w:cs="Times New Roman"/>
          <w:sz w:val="24"/>
          <w:szCs w:val="24"/>
          <w:shd w:val="clear" w:color="auto" w:fill="FFFFFF"/>
        </w:rPr>
        <w:t>11540469-2-02</w:t>
      </w:r>
      <w:r w:rsidRPr="00915D75">
        <w:rPr>
          <w:rFonts w:ascii="Times New Roman" w:hAnsi="Times New Roman" w:cs="Times New Roman"/>
          <w:sz w:val="24"/>
          <w:szCs w:val="24"/>
        </w:rPr>
        <w:t xml:space="preserve">, cégjegyzékszám: </w:t>
      </w:r>
      <w:r w:rsidRPr="00915D75">
        <w:rPr>
          <w:rFonts w:ascii="Times New Roman" w:hAnsi="Times New Roman" w:cs="Times New Roman"/>
          <w:sz w:val="24"/>
          <w:szCs w:val="24"/>
          <w:shd w:val="clear" w:color="auto" w:fill="FFFFFF"/>
        </w:rPr>
        <w:t>02-10-060174</w:t>
      </w:r>
      <w:r w:rsidRPr="00915D7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törvényes képviselője önként és visszavonhatatlanul kijelentem, hogy 2024. január hó 01. napjától a Harkányi Tourinform Irodát az általam képviselt gazdasági társaság </w:t>
      </w:r>
      <w:r w:rsidR="00271A04">
        <w:rPr>
          <w:rFonts w:ascii="Times New Roman" w:hAnsi="Times New Roman" w:cs="Times New Roman"/>
          <w:sz w:val="24"/>
          <w:szCs w:val="24"/>
        </w:rPr>
        <w:t xml:space="preserve">látja el a </w:t>
      </w:r>
      <w:r>
        <w:rPr>
          <w:rFonts w:ascii="Times New Roman" w:hAnsi="Times New Roman" w:cs="Times New Roman"/>
          <w:sz w:val="24"/>
          <w:szCs w:val="24"/>
        </w:rPr>
        <w:t>működtet</w:t>
      </w:r>
      <w:r w:rsidR="00271A04">
        <w:rPr>
          <w:rFonts w:ascii="Times New Roman" w:hAnsi="Times New Roman" w:cs="Times New Roman"/>
          <w:sz w:val="24"/>
          <w:szCs w:val="24"/>
        </w:rPr>
        <w:t>ési feladatokat. Kijelentem továbbá, hogy a Tourinform Iroda működését változatlan funkció szerint az eddigi nyitvatartási és egyéb üzemeltetési feltételeket biztosítom.</w:t>
      </w:r>
    </w:p>
    <w:p w14:paraId="6AB3F7C3" w14:textId="77777777" w:rsidR="007C24E2" w:rsidRPr="00915D75" w:rsidRDefault="007C24E2" w:rsidP="00D618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2EA446" w14:textId="4DEC7B06" w:rsidR="00915D75" w:rsidRDefault="007C24E2" w:rsidP="00D618A8">
      <w:pPr>
        <w:jc w:val="both"/>
        <w:rPr>
          <w:rFonts w:ascii="Times New Roman" w:hAnsi="Times New Roman" w:cs="Times New Roman"/>
          <w:sz w:val="24"/>
          <w:szCs w:val="24"/>
        </w:rPr>
      </w:pPr>
      <w:r w:rsidRPr="00915D75">
        <w:rPr>
          <w:rFonts w:ascii="Times New Roman" w:hAnsi="Times New Roman" w:cs="Times New Roman"/>
          <w:sz w:val="24"/>
          <w:szCs w:val="24"/>
        </w:rPr>
        <w:t xml:space="preserve">Alulírott Baksai Endre Tamás Harkány Város Önkormányzat </w:t>
      </w:r>
      <w:r w:rsidR="00915D75" w:rsidRPr="00915D75">
        <w:rPr>
          <w:rFonts w:ascii="Times New Roman" w:hAnsi="Times New Roman" w:cs="Times New Roman"/>
          <w:sz w:val="24"/>
          <w:szCs w:val="24"/>
        </w:rPr>
        <w:t xml:space="preserve">(7815 Harkány, </w:t>
      </w:r>
      <w:r w:rsidR="00915D75" w:rsidRPr="00915D75">
        <w:rPr>
          <w:rFonts w:ascii="Times New Roman" w:hAnsi="Times New Roman" w:cs="Times New Roman"/>
          <w:sz w:val="24"/>
          <w:szCs w:val="24"/>
        </w:rPr>
        <w:t>Petőfi Sándor utca 2-4.</w:t>
      </w:r>
      <w:r w:rsidR="00915D75" w:rsidRPr="00915D75">
        <w:rPr>
          <w:rFonts w:ascii="Times New Roman" w:hAnsi="Times New Roman" w:cs="Times New Roman"/>
          <w:sz w:val="24"/>
          <w:szCs w:val="24"/>
        </w:rPr>
        <w:t xml:space="preserve">, adószám: </w:t>
      </w:r>
      <w:r w:rsidR="00915D75" w:rsidRPr="00915D75">
        <w:rPr>
          <w:rFonts w:ascii="Times New Roman" w:hAnsi="Times New Roman" w:cs="Times New Roman"/>
          <w:sz w:val="24"/>
          <w:szCs w:val="24"/>
        </w:rPr>
        <w:t>15724076</w:t>
      </w:r>
      <w:r w:rsidR="00915D75" w:rsidRPr="00915D75">
        <w:rPr>
          <w:rFonts w:ascii="Times New Roman" w:hAnsi="Times New Roman" w:cs="Times New Roman"/>
          <w:sz w:val="24"/>
          <w:szCs w:val="24"/>
        </w:rPr>
        <w:t xml:space="preserve">-2-02, törzskönyvi azonosítószám </w:t>
      </w:r>
      <w:r w:rsidR="00915D75" w:rsidRPr="00915D75">
        <w:rPr>
          <w:rFonts w:ascii="Times New Roman" w:hAnsi="Times New Roman" w:cs="Times New Roman"/>
          <w:sz w:val="24"/>
          <w:szCs w:val="24"/>
        </w:rPr>
        <w:t xml:space="preserve">724078) </w:t>
      </w:r>
      <w:r w:rsidRPr="00915D75">
        <w:rPr>
          <w:rFonts w:ascii="Times New Roman" w:hAnsi="Times New Roman" w:cs="Times New Roman"/>
          <w:sz w:val="24"/>
          <w:szCs w:val="24"/>
        </w:rPr>
        <w:t xml:space="preserve">nevében </w:t>
      </w:r>
      <w:r w:rsidR="00915D75" w:rsidRPr="00915D75">
        <w:rPr>
          <w:rFonts w:ascii="Times New Roman" w:hAnsi="Times New Roman" w:cs="Times New Roman"/>
          <w:sz w:val="24"/>
          <w:szCs w:val="24"/>
        </w:rPr>
        <w:t xml:space="preserve">a Kiss József Könyvtár, Művelődési ház és Sportcsarnok </w:t>
      </w:r>
      <w:r w:rsidR="00915D75" w:rsidRPr="00915D75">
        <w:rPr>
          <w:rFonts w:ascii="Times New Roman" w:hAnsi="Times New Roman" w:cs="Times New Roman"/>
          <w:sz w:val="24"/>
          <w:szCs w:val="24"/>
        </w:rPr>
        <w:t>intézmény törvényes képviselője által</w:t>
      </w:r>
      <w:r w:rsidR="002140B6">
        <w:rPr>
          <w:rFonts w:ascii="Times New Roman" w:hAnsi="Times New Roman" w:cs="Times New Roman"/>
          <w:sz w:val="24"/>
          <w:szCs w:val="24"/>
        </w:rPr>
        <w:t xml:space="preserve">, </w:t>
      </w:r>
      <w:r w:rsidR="00915D75" w:rsidRPr="00915D75">
        <w:rPr>
          <w:rFonts w:ascii="Times New Roman" w:hAnsi="Times New Roman" w:cs="Times New Roman"/>
          <w:sz w:val="24"/>
          <w:szCs w:val="24"/>
        </w:rPr>
        <w:t xml:space="preserve">valamint a köztulajdonban álló Harkányi Gyógyfürdő Zrt. </w:t>
      </w:r>
      <w:r w:rsidR="002140B6">
        <w:rPr>
          <w:rFonts w:ascii="Times New Roman" w:hAnsi="Times New Roman" w:cs="Times New Roman"/>
          <w:sz w:val="24"/>
          <w:szCs w:val="24"/>
        </w:rPr>
        <w:t>törvényes képviselője által a Tourinform Irodával kapcsolatos névhasználati jognyilatkozatok</w:t>
      </w:r>
      <w:r w:rsidR="00271A04">
        <w:rPr>
          <w:rFonts w:ascii="Times New Roman" w:hAnsi="Times New Roman" w:cs="Times New Roman"/>
          <w:sz w:val="24"/>
          <w:szCs w:val="24"/>
        </w:rPr>
        <w:t>kal</w:t>
      </w:r>
      <w:r w:rsidR="00915D75">
        <w:rPr>
          <w:rFonts w:ascii="Times New Roman" w:hAnsi="Times New Roman" w:cs="Times New Roman"/>
          <w:sz w:val="24"/>
          <w:szCs w:val="24"/>
        </w:rPr>
        <w:t xml:space="preserve"> úgyis, mint a</w:t>
      </w:r>
      <w:r w:rsidR="002140B6">
        <w:rPr>
          <w:rFonts w:ascii="Times New Roman" w:hAnsi="Times New Roman" w:cs="Times New Roman"/>
          <w:sz w:val="24"/>
          <w:szCs w:val="24"/>
        </w:rPr>
        <w:t xml:space="preserve"> </w:t>
      </w:r>
      <w:r w:rsidR="002140B6" w:rsidRPr="00915D75">
        <w:rPr>
          <w:rFonts w:ascii="Times New Roman" w:hAnsi="Times New Roman" w:cs="Times New Roman"/>
          <w:sz w:val="24"/>
          <w:szCs w:val="24"/>
        </w:rPr>
        <w:t>Kiss József Könyvtár, Művelődési ház és Sportcsarnok</w:t>
      </w:r>
      <w:r w:rsidR="002140B6">
        <w:rPr>
          <w:rFonts w:ascii="Times New Roman" w:hAnsi="Times New Roman" w:cs="Times New Roman"/>
          <w:sz w:val="24"/>
          <w:szCs w:val="24"/>
        </w:rPr>
        <w:t xml:space="preserve"> alapítói jogok gyakorlója és mint a </w:t>
      </w:r>
      <w:r w:rsidR="00271A04">
        <w:rPr>
          <w:rFonts w:ascii="Times New Roman" w:hAnsi="Times New Roman" w:cs="Times New Roman"/>
          <w:sz w:val="24"/>
          <w:szCs w:val="24"/>
        </w:rPr>
        <w:t>H</w:t>
      </w:r>
      <w:r w:rsidR="002140B6">
        <w:rPr>
          <w:rFonts w:ascii="Times New Roman" w:hAnsi="Times New Roman" w:cs="Times New Roman"/>
          <w:sz w:val="24"/>
          <w:szCs w:val="24"/>
        </w:rPr>
        <w:t>arkányi Gyógyfürdő Zrt. többségi tulajdonosa a</w:t>
      </w:r>
      <w:r w:rsidR="00915D75">
        <w:rPr>
          <w:rFonts w:ascii="Times New Roman" w:hAnsi="Times New Roman" w:cs="Times New Roman"/>
          <w:sz w:val="24"/>
          <w:szCs w:val="24"/>
        </w:rPr>
        <w:t xml:space="preserve"> egyetértek</w:t>
      </w:r>
      <w:r w:rsidR="00271A04">
        <w:rPr>
          <w:rFonts w:ascii="Times New Roman" w:hAnsi="Times New Roman" w:cs="Times New Roman"/>
          <w:sz w:val="24"/>
          <w:szCs w:val="24"/>
        </w:rPr>
        <w:t>.</w:t>
      </w:r>
    </w:p>
    <w:p w14:paraId="14C3AA12" w14:textId="77777777" w:rsidR="00915D75" w:rsidRDefault="00915D75" w:rsidP="00D618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953479" w14:textId="77777777" w:rsidR="00915D75" w:rsidRDefault="00915D75" w:rsidP="00D618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034465" w14:textId="77777777" w:rsidR="00DA41BB" w:rsidRDefault="00DA41BB" w:rsidP="00D618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AD7035" w14:textId="42C9561D" w:rsidR="009D5A9E" w:rsidRPr="008855F3" w:rsidRDefault="007B45A5" w:rsidP="009A717D">
      <w:pPr>
        <w:jc w:val="both"/>
        <w:rPr>
          <w:rFonts w:ascii="Times New Roman" w:hAnsi="Times New Roman" w:cs="Times New Roman"/>
          <w:sz w:val="24"/>
          <w:szCs w:val="24"/>
        </w:rPr>
      </w:pPr>
      <w:r w:rsidRPr="008C31FA">
        <w:rPr>
          <w:rFonts w:ascii="Times New Roman" w:hAnsi="Times New Roman" w:cs="Times New Roman"/>
          <w:sz w:val="24"/>
          <w:szCs w:val="24"/>
          <w:highlight w:val="yellow"/>
        </w:rPr>
        <w:t xml:space="preserve">Harkány, </w:t>
      </w:r>
      <w:r w:rsidR="003C6945" w:rsidRPr="008C31FA">
        <w:rPr>
          <w:rFonts w:ascii="Times New Roman" w:hAnsi="Times New Roman" w:cs="Times New Roman"/>
          <w:sz w:val="24"/>
          <w:szCs w:val="24"/>
          <w:highlight w:val="yellow"/>
        </w:rPr>
        <w:t>202</w:t>
      </w:r>
      <w:r w:rsidR="000B7A05" w:rsidRPr="008C31FA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="003C6945" w:rsidRPr="008C31FA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 w:rsidR="00271A04" w:rsidRPr="008C31FA">
        <w:rPr>
          <w:rFonts w:ascii="Times New Roman" w:hAnsi="Times New Roman" w:cs="Times New Roman"/>
          <w:sz w:val="24"/>
          <w:szCs w:val="24"/>
          <w:highlight w:val="yellow"/>
        </w:rPr>
        <w:t>……………</w:t>
      </w:r>
      <w:r w:rsidR="003C6945" w:rsidRPr="008C31FA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4C11BB86" w14:textId="2E28B68B" w:rsidR="00D12E54" w:rsidRDefault="00D12E54" w:rsidP="00271A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3337CC" w14:textId="77777777" w:rsidR="00271A04" w:rsidRDefault="00271A04" w:rsidP="00271A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0B4985" w14:textId="77777777" w:rsidR="008C31FA" w:rsidRDefault="008C31FA" w:rsidP="00271A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AC065C" w14:textId="77777777" w:rsidR="008C31FA" w:rsidRDefault="008C31FA" w:rsidP="00271A0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271A04" w14:paraId="66031E1D" w14:textId="77777777" w:rsidTr="00271A04">
        <w:tc>
          <w:tcPr>
            <w:tcW w:w="3209" w:type="dxa"/>
          </w:tcPr>
          <w:p w14:paraId="5932214B" w14:textId="294A2BF9" w:rsidR="00271A04" w:rsidRDefault="00271A04" w:rsidP="0027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</w:tc>
        <w:tc>
          <w:tcPr>
            <w:tcW w:w="3210" w:type="dxa"/>
          </w:tcPr>
          <w:p w14:paraId="733412BC" w14:textId="485A321D" w:rsidR="00271A04" w:rsidRDefault="00271A04" w:rsidP="0027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</w:tc>
        <w:tc>
          <w:tcPr>
            <w:tcW w:w="3210" w:type="dxa"/>
          </w:tcPr>
          <w:p w14:paraId="2FBFA3FE" w14:textId="474168D0" w:rsidR="00271A04" w:rsidRDefault="00271A04" w:rsidP="0027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</w:tc>
      </w:tr>
      <w:tr w:rsidR="00271A04" w14:paraId="0C335B9E" w14:textId="77777777" w:rsidTr="00271A04">
        <w:tc>
          <w:tcPr>
            <w:tcW w:w="3209" w:type="dxa"/>
          </w:tcPr>
          <w:p w14:paraId="20A72C62" w14:textId="7C052CCE" w:rsidR="00271A04" w:rsidRDefault="00271A04" w:rsidP="0027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Józsa Melinda Pálma</w:t>
            </w:r>
            <w:r w:rsidRPr="0091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</w:tcPr>
          <w:p w14:paraId="485E6A04" w14:textId="6F6EBEC6" w:rsidR="00271A04" w:rsidRDefault="00271A04" w:rsidP="0027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04">
              <w:rPr>
                <w:rFonts w:ascii="Times New Roman" w:hAnsi="Times New Roman" w:cs="Times New Roman"/>
                <w:sz w:val="24"/>
                <w:szCs w:val="24"/>
              </w:rPr>
              <w:t>Dr. Muity György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</w:tcPr>
          <w:p w14:paraId="6916010E" w14:textId="78174141" w:rsidR="00271A04" w:rsidRDefault="00271A04" w:rsidP="0027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D75">
              <w:rPr>
                <w:rFonts w:ascii="Times New Roman" w:hAnsi="Times New Roman" w:cs="Times New Roman"/>
                <w:sz w:val="24"/>
                <w:szCs w:val="24"/>
              </w:rPr>
              <w:t>Baksai Endre Tamás</w:t>
            </w:r>
            <w:r w:rsidRPr="0091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1A04" w14:paraId="718427BF" w14:textId="77777777" w:rsidTr="00271A04">
        <w:tc>
          <w:tcPr>
            <w:tcW w:w="3209" w:type="dxa"/>
          </w:tcPr>
          <w:p w14:paraId="294E7499" w14:textId="6D94E35A" w:rsidR="00271A04" w:rsidRDefault="00271A04" w:rsidP="0027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D75">
              <w:rPr>
                <w:rFonts w:ascii="Times New Roman" w:hAnsi="Times New Roman" w:cs="Times New Roman"/>
                <w:sz w:val="24"/>
                <w:szCs w:val="24"/>
              </w:rPr>
              <w:t>Kiss József Könyvtár, Művelődési ház és Sportcsarnok</w:t>
            </w:r>
          </w:p>
        </w:tc>
        <w:tc>
          <w:tcPr>
            <w:tcW w:w="3210" w:type="dxa"/>
          </w:tcPr>
          <w:p w14:paraId="41DBCDE6" w14:textId="06999600" w:rsidR="00271A04" w:rsidRDefault="00271A04" w:rsidP="0027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Harkányi Gyógyfürdő Zrt.</w:t>
            </w:r>
          </w:p>
        </w:tc>
        <w:tc>
          <w:tcPr>
            <w:tcW w:w="3210" w:type="dxa"/>
          </w:tcPr>
          <w:p w14:paraId="2876D2DD" w14:textId="2F2F6588" w:rsidR="00271A04" w:rsidRDefault="00271A04" w:rsidP="0027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D75">
              <w:rPr>
                <w:rFonts w:ascii="Times New Roman" w:hAnsi="Times New Roman" w:cs="Times New Roman"/>
                <w:sz w:val="24"/>
                <w:szCs w:val="24"/>
              </w:rPr>
              <w:t>Harkány Város Önkormányzat</w:t>
            </w:r>
          </w:p>
        </w:tc>
      </w:tr>
    </w:tbl>
    <w:p w14:paraId="63215537" w14:textId="77777777" w:rsidR="00271A04" w:rsidRDefault="00271A04" w:rsidP="00271A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BBDC61" w14:textId="77777777" w:rsidR="00271A04" w:rsidRDefault="00271A04" w:rsidP="00271A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0A5CB2" w14:textId="227CC2E0" w:rsidR="00271A04" w:rsidRDefault="00271A04" w:rsidP="00271A04">
      <w:pPr>
        <w:jc w:val="both"/>
        <w:rPr>
          <w:rFonts w:ascii="Times New Roman" w:hAnsi="Times New Roman" w:cs="Times New Roman"/>
          <w:sz w:val="24"/>
          <w:szCs w:val="24"/>
        </w:rPr>
      </w:pPr>
      <w:r>
        <w:br/>
      </w:r>
    </w:p>
    <w:sectPr w:rsidR="00271A04" w:rsidSect="00933E5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835" w:right="1133" w:bottom="851" w:left="1134" w:header="0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B7C8E" w14:textId="77777777" w:rsidR="00B0527E" w:rsidRDefault="00B0527E" w:rsidP="00E9562F">
      <w:r>
        <w:separator/>
      </w:r>
    </w:p>
  </w:endnote>
  <w:endnote w:type="continuationSeparator" w:id="0">
    <w:p w14:paraId="4A093E21" w14:textId="77777777" w:rsidR="00B0527E" w:rsidRDefault="00B0527E" w:rsidP="00E9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EB176" w14:textId="0B1C5EA8" w:rsidR="00F11D25" w:rsidRDefault="00F11D25">
    <w:pPr>
      <w:pStyle w:val="llb"/>
      <w:jc w:val="right"/>
    </w:pPr>
  </w:p>
  <w:p w14:paraId="037ACB72" w14:textId="77777777" w:rsidR="00F11D25" w:rsidRDefault="00F11D2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415F2" w14:textId="77777777" w:rsidR="00B0527E" w:rsidRDefault="00B0527E" w:rsidP="00E9562F">
      <w:r>
        <w:separator/>
      </w:r>
    </w:p>
  </w:footnote>
  <w:footnote w:type="continuationSeparator" w:id="0">
    <w:p w14:paraId="4249444D" w14:textId="77777777" w:rsidR="00B0527E" w:rsidRDefault="00B0527E" w:rsidP="00E95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E9EF" w14:textId="77777777" w:rsidR="002C419A" w:rsidRDefault="00FD7E86">
    <w:pPr>
      <w:pStyle w:val="lfej"/>
    </w:pPr>
    <w:r>
      <w:rPr>
        <w:noProof/>
        <w:lang w:eastAsia="hu-HU"/>
      </w:rPr>
      <w:drawing>
        <wp:anchor distT="0" distB="0" distL="114300" distR="114300" simplePos="0" relativeHeight="251656704" behindDoc="1" locked="0" layoutInCell="0" allowOverlap="1" wp14:anchorId="4250EB64" wp14:editId="356321C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724400" cy="6621780"/>
          <wp:effectExtent l="0" t="0" r="0" b="7620"/>
          <wp:wrapNone/>
          <wp:docPr id="5" name="Kép 5" descr="Hátté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Hátté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4400" cy="6621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18536" w14:textId="77777777" w:rsidR="002C419A" w:rsidRDefault="00FD7E86">
    <w:pPr>
      <w:pStyle w:val="lfej"/>
    </w:pPr>
    <w:r>
      <w:rPr>
        <w:noProof/>
        <w:lang w:eastAsia="hu-HU"/>
      </w:rPr>
      <w:drawing>
        <wp:anchor distT="0" distB="0" distL="114300" distR="114300" simplePos="0" relativeHeight="251657728" behindDoc="1" locked="0" layoutInCell="0" allowOverlap="1" wp14:anchorId="371305CA" wp14:editId="6FD1E8F4">
          <wp:simplePos x="0" y="0"/>
          <wp:positionH relativeFrom="margin">
            <wp:posOffset>-758825</wp:posOffset>
          </wp:positionH>
          <wp:positionV relativeFrom="margin">
            <wp:posOffset>-1831975</wp:posOffset>
          </wp:positionV>
          <wp:extent cx="7635240" cy="10701655"/>
          <wp:effectExtent l="0" t="0" r="3810" b="4445"/>
          <wp:wrapNone/>
          <wp:docPr id="6" name="Kép 6" descr="Hátté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Hátté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5240" cy="1070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4DF8" w14:textId="77777777" w:rsidR="002C419A" w:rsidRDefault="00000000">
    <w:pPr>
      <w:pStyle w:val="lfej"/>
    </w:pPr>
    <w:r>
      <w:rPr>
        <w:noProof/>
        <w:lang w:eastAsia="hu-HU"/>
      </w:rPr>
      <w:pict w14:anchorId="62E2B8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040" type="#_x0000_t75" style="position:absolute;margin-left:0;margin-top:0;width:372pt;height:521.4pt;z-index:-251657728;mso-position-horizontal:center;mso-position-horizontal-relative:margin;mso-position-vertical:center;mso-position-vertical-relative:margin" o:allowincell="f">
          <v:imagedata r:id="rId1" o:title="Hátté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B3687"/>
    <w:multiLevelType w:val="multilevel"/>
    <w:tmpl w:val="3AE24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21856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A9E"/>
    <w:rsid w:val="000132A9"/>
    <w:rsid w:val="000A12FC"/>
    <w:rsid w:val="000A58AB"/>
    <w:rsid w:val="000A726B"/>
    <w:rsid w:val="000B7A05"/>
    <w:rsid w:val="000E2D2B"/>
    <w:rsid w:val="000F2860"/>
    <w:rsid w:val="00101B4A"/>
    <w:rsid w:val="00104B46"/>
    <w:rsid w:val="001670C6"/>
    <w:rsid w:val="001E3367"/>
    <w:rsid w:val="002140B6"/>
    <w:rsid w:val="00271A04"/>
    <w:rsid w:val="00272164"/>
    <w:rsid w:val="002C419A"/>
    <w:rsid w:val="00311050"/>
    <w:rsid w:val="0035109B"/>
    <w:rsid w:val="003C6945"/>
    <w:rsid w:val="003F0FF8"/>
    <w:rsid w:val="00425BDB"/>
    <w:rsid w:val="004648AB"/>
    <w:rsid w:val="004C26B5"/>
    <w:rsid w:val="004D1B07"/>
    <w:rsid w:val="004E6716"/>
    <w:rsid w:val="004F509E"/>
    <w:rsid w:val="00500F83"/>
    <w:rsid w:val="005127E0"/>
    <w:rsid w:val="00563A9E"/>
    <w:rsid w:val="00584FE5"/>
    <w:rsid w:val="005A126F"/>
    <w:rsid w:val="00604EDE"/>
    <w:rsid w:val="00631C8E"/>
    <w:rsid w:val="006F4182"/>
    <w:rsid w:val="00701334"/>
    <w:rsid w:val="00711395"/>
    <w:rsid w:val="0071382F"/>
    <w:rsid w:val="007152E1"/>
    <w:rsid w:val="00746EB1"/>
    <w:rsid w:val="00753C12"/>
    <w:rsid w:val="007B45A5"/>
    <w:rsid w:val="007C07CA"/>
    <w:rsid w:val="007C24E2"/>
    <w:rsid w:val="007D417D"/>
    <w:rsid w:val="0081420F"/>
    <w:rsid w:val="008675D2"/>
    <w:rsid w:val="008855F3"/>
    <w:rsid w:val="008C31FA"/>
    <w:rsid w:val="008C6ECE"/>
    <w:rsid w:val="00915D75"/>
    <w:rsid w:val="00922C3E"/>
    <w:rsid w:val="00933E57"/>
    <w:rsid w:val="009500DE"/>
    <w:rsid w:val="00952204"/>
    <w:rsid w:val="00956ACB"/>
    <w:rsid w:val="00970C0D"/>
    <w:rsid w:val="00975FAA"/>
    <w:rsid w:val="009945EC"/>
    <w:rsid w:val="009A717D"/>
    <w:rsid w:val="009B4CD0"/>
    <w:rsid w:val="009C480A"/>
    <w:rsid w:val="009D5A9E"/>
    <w:rsid w:val="00A60A1B"/>
    <w:rsid w:val="00B0527E"/>
    <w:rsid w:val="00B54F0B"/>
    <w:rsid w:val="00B5687A"/>
    <w:rsid w:val="00BA537E"/>
    <w:rsid w:val="00BB4AF6"/>
    <w:rsid w:val="00BD388F"/>
    <w:rsid w:val="00C16600"/>
    <w:rsid w:val="00C34A39"/>
    <w:rsid w:val="00C51B9C"/>
    <w:rsid w:val="00C7097F"/>
    <w:rsid w:val="00D12E54"/>
    <w:rsid w:val="00D1730B"/>
    <w:rsid w:val="00D36DA1"/>
    <w:rsid w:val="00D618A8"/>
    <w:rsid w:val="00DA41BB"/>
    <w:rsid w:val="00DC34A2"/>
    <w:rsid w:val="00DF444D"/>
    <w:rsid w:val="00E91471"/>
    <w:rsid w:val="00E9562F"/>
    <w:rsid w:val="00EC057C"/>
    <w:rsid w:val="00EC56AA"/>
    <w:rsid w:val="00EC66E7"/>
    <w:rsid w:val="00EE5800"/>
    <w:rsid w:val="00F11D25"/>
    <w:rsid w:val="00F66953"/>
    <w:rsid w:val="00FD7E86"/>
    <w:rsid w:val="00FE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6F0EA"/>
  <w15:docId w15:val="{60F5E12A-BDD6-4941-AE93-1FD79395B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C56AA"/>
  </w:style>
  <w:style w:type="paragraph" w:styleId="Cmsor1">
    <w:name w:val="heading 1"/>
    <w:basedOn w:val="Norml"/>
    <w:link w:val="Cmsor1Char"/>
    <w:uiPriority w:val="9"/>
    <w:qFormat/>
    <w:rsid w:val="009C480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9562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9562F"/>
  </w:style>
  <w:style w:type="paragraph" w:styleId="llb">
    <w:name w:val="footer"/>
    <w:basedOn w:val="Norml"/>
    <w:link w:val="llbChar"/>
    <w:uiPriority w:val="99"/>
    <w:unhideWhenUsed/>
    <w:rsid w:val="00E9562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9562F"/>
  </w:style>
  <w:style w:type="paragraph" w:styleId="Buborkszveg">
    <w:name w:val="Balloon Text"/>
    <w:basedOn w:val="Norml"/>
    <w:link w:val="BuborkszvegChar"/>
    <w:uiPriority w:val="99"/>
    <w:semiHidden/>
    <w:unhideWhenUsed/>
    <w:rsid w:val="00E9562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9562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FD7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D5A9E"/>
    <w:rPr>
      <w:color w:val="0000FF" w:themeColor="hyperlink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9C480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8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unka\Hark&#225;ny\!C&#233;ges%20anyagok\Hark&#225;ny_lev&#233;lpap&#237;r_2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Harkány_levélpapír_2</Template>
  <TotalTime>1</TotalTime>
  <Pages>1</Pages>
  <Words>242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Mudra Lívia</dc:creator>
  <cp:lastModifiedBy>Dr. Mudra Lívia</cp:lastModifiedBy>
  <cp:revision>2</cp:revision>
  <dcterms:created xsi:type="dcterms:W3CDTF">2023-10-24T11:51:00Z</dcterms:created>
  <dcterms:modified xsi:type="dcterms:W3CDTF">2023-10-24T11:51:00Z</dcterms:modified>
</cp:coreProperties>
</file>